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D0" w:rsidRDefault="00C34CD0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C34CD0" w:rsidRDefault="007A1273" w:rsidP="006B5BA3">
      <w:pPr>
        <w:spacing w:line="360" w:lineRule="auto"/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C34CD0">
        <w:rPr>
          <w:rFonts w:ascii="Verdana" w:hAnsi="Verdana"/>
          <w:b/>
          <w:sz w:val="24"/>
          <w:szCs w:val="24"/>
          <w:lang w:val="bg-BG"/>
        </w:rPr>
        <w:t>ПРОТОКОЛ</w:t>
      </w:r>
      <w:r w:rsidR="006B5BA3" w:rsidRPr="00C34CD0">
        <w:rPr>
          <w:rFonts w:ascii="Verdana" w:hAnsi="Verdana"/>
          <w:b/>
          <w:sz w:val="24"/>
          <w:szCs w:val="24"/>
          <w:lang w:val="bg-BG"/>
        </w:rPr>
        <w:t xml:space="preserve"> </w:t>
      </w:r>
    </w:p>
    <w:p w:rsidR="006B5BA3" w:rsidRPr="007756FE" w:rsidRDefault="007A1273" w:rsidP="007756FE">
      <w:pPr>
        <w:spacing w:line="360" w:lineRule="auto"/>
        <w:jc w:val="center"/>
        <w:rPr>
          <w:rFonts w:ascii="Verdana" w:hAnsi="Verdana"/>
          <w:lang w:val="bg-BG"/>
        </w:rPr>
      </w:pPr>
      <w:r w:rsidRPr="007756FE">
        <w:rPr>
          <w:rFonts w:ascii="Verdana" w:hAnsi="Verdana"/>
          <w:lang w:val="bg-BG"/>
        </w:rPr>
        <w:t>за</w:t>
      </w:r>
      <w:r w:rsidR="006B5BA3" w:rsidRPr="007756FE">
        <w:rPr>
          <w:rFonts w:ascii="Verdana" w:hAnsi="Verdana"/>
          <w:lang w:val="bg-BG"/>
        </w:rPr>
        <w:t xml:space="preserve"> </w:t>
      </w:r>
      <w:r w:rsidR="007756FE" w:rsidRPr="007756FE">
        <w:rPr>
          <w:rFonts w:ascii="Verdana" w:hAnsi="Verdana"/>
          <w:lang w:val="bg-BG"/>
        </w:rPr>
        <w:t xml:space="preserve">допълнително </w:t>
      </w:r>
      <w:r w:rsidR="006B5BA3" w:rsidRPr="007756FE">
        <w:rPr>
          <w:rFonts w:ascii="Verdana" w:hAnsi="Verdana"/>
          <w:lang w:val="bg-BG"/>
        </w:rPr>
        <w:t>разпределение на пасища, мери и ливади от държавния и общинския</w:t>
      </w:r>
      <w:r w:rsidR="007756FE">
        <w:rPr>
          <w:rFonts w:ascii="Verdana" w:hAnsi="Verdana"/>
          <w:lang w:val="bg-BG"/>
        </w:rPr>
        <w:t xml:space="preserve"> </w:t>
      </w:r>
      <w:r w:rsidR="006B5BA3" w:rsidRPr="007756FE">
        <w:rPr>
          <w:rFonts w:ascii="Verdana" w:hAnsi="Verdana"/>
          <w:lang w:val="bg-BG"/>
        </w:rPr>
        <w:t>поземлен фонд</w:t>
      </w:r>
      <w:r w:rsidR="000C0A74" w:rsidRPr="007756FE">
        <w:rPr>
          <w:rFonts w:ascii="Verdana" w:hAnsi="Verdana"/>
          <w:lang w:val="bg-BG"/>
        </w:rPr>
        <w:t xml:space="preserve">, находящи се в </w:t>
      </w:r>
      <w:r w:rsidR="001F5FC1" w:rsidRPr="007756FE">
        <w:rPr>
          <w:rFonts w:ascii="Verdana" w:hAnsi="Verdana"/>
          <w:lang w:val="bg-BG"/>
        </w:rPr>
        <w:t xml:space="preserve">землището на </w:t>
      </w:r>
      <w:r w:rsidR="00C34CD0">
        <w:rPr>
          <w:rFonts w:ascii="Verdana" w:hAnsi="Verdana"/>
          <w:lang w:val="bg-BG"/>
        </w:rPr>
        <w:t>гр. Брезово, ЕКАТТЕ 06361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0C76" w:rsidRPr="00C34CD0" w:rsidRDefault="003325D4" w:rsidP="001D0C76">
      <w:pPr>
        <w:spacing w:line="360" w:lineRule="auto"/>
        <w:ind w:firstLine="720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Днес, 08.05.</w:t>
      </w:r>
      <w:r w:rsidR="0017179F" w:rsidRPr="00C34CD0">
        <w:rPr>
          <w:rFonts w:ascii="Verdana" w:hAnsi="Verdana"/>
          <w:sz w:val="22"/>
          <w:szCs w:val="22"/>
          <w:lang w:val="bg-BG"/>
        </w:rPr>
        <w:t xml:space="preserve">2025 </w:t>
      </w:r>
      <w:r w:rsidR="00C662FD" w:rsidRPr="00C34CD0">
        <w:rPr>
          <w:rFonts w:ascii="Verdana" w:hAnsi="Verdana"/>
          <w:sz w:val="22"/>
          <w:szCs w:val="22"/>
          <w:lang w:val="bg-BG"/>
        </w:rPr>
        <w:t>г.</w:t>
      </w:r>
      <w:r w:rsidR="00BA3D1A" w:rsidRPr="00C34CD0">
        <w:rPr>
          <w:rFonts w:ascii="Verdana" w:hAnsi="Verdana"/>
          <w:sz w:val="22"/>
          <w:szCs w:val="22"/>
          <w:lang w:val="bg-BG"/>
        </w:rPr>
        <w:t>,</w:t>
      </w:r>
      <w:r w:rsidR="001E6550" w:rsidRPr="00C34CD0">
        <w:rPr>
          <w:rFonts w:ascii="Verdana" w:hAnsi="Verdana"/>
          <w:sz w:val="22"/>
          <w:szCs w:val="22"/>
          <w:lang w:val="bg-BG"/>
        </w:rPr>
        <w:t xml:space="preserve"> </w:t>
      </w:r>
      <w:r w:rsidR="0017179F" w:rsidRPr="00C34CD0">
        <w:rPr>
          <w:rFonts w:ascii="Verdana" w:hAnsi="Verdana"/>
          <w:sz w:val="22"/>
          <w:szCs w:val="22"/>
          <w:lang w:val="bg-BG"/>
        </w:rPr>
        <w:t>в гр.</w:t>
      </w:r>
      <w:r w:rsidR="0091226D" w:rsidRPr="00C34CD0">
        <w:rPr>
          <w:rFonts w:ascii="Verdana" w:hAnsi="Verdana"/>
          <w:sz w:val="22"/>
          <w:szCs w:val="22"/>
          <w:lang w:val="bg-BG"/>
        </w:rPr>
        <w:t xml:space="preserve"> </w:t>
      </w:r>
      <w:r w:rsidR="0017179F" w:rsidRPr="00C34CD0">
        <w:rPr>
          <w:rFonts w:ascii="Verdana" w:hAnsi="Verdana"/>
          <w:sz w:val="22"/>
          <w:szCs w:val="22"/>
          <w:lang w:val="bg-BG"/>
        </w:rPr>
        <w:t>Брезово,</w:t>
      </w:r>
      <w:r w:rsidR="002C7D38" w:rsidRPr="00C34CD0">
        <w:rPr>
          <w:rFonts w:ascii="Verdana" w:hAnsi="Verdana"/>
          <w:sz w:val="22"/>
          <w:szCs w:val="22"/>
          <w:lang w:val="bg-BG"/>
        </w:rPr>
        <w:t xml:space="preserve"> </w:t>
      </w:r>
      <w:r w:rsidR="001E6550" w:rsidRPr="00C34CD0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C34CD0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C34CD0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0C0A74" w:rsidRPr="00C34CD0">
        <w:rPr>
          <w:rFonts w:ascii="Verdana" w:hAnsi="Verdana"/>
          <w:sz w:val="22"/>
          <w:szCs w:val="22"/>
          <w:lang w:val="bg-BG"/>
        </w:rPr>
        <w:t>4 и 5</w:t>
      </w:r>
      <w:r w:rsidR="006B5BA3" w:rsidRPr="00C34CD0">
        <w:rPr>
          <w:rFonts w:ascii="Verdana" w:hAnsi="Verdana"/>
          <w:sz w:val="22"/>
          <w:szCs w:val="22"/>
          <w:lang w:val="bg-BG"/>
        </w:rPr>
        <w:t xml:space="preserve"> от </w:t>
      </w:r>
      <w:r w:rsidR="001E6550" w:rsidRPr="00C34CD0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C34CD0">
        <w:rPr>
          <w:rFonts w:ascii="Verdana" w:hAnsi="Verdana"/>
          <w:sz w:val="22"/>
          <w:szCs w:val="22"/>
          <w:lang w:val="bg-BG"/>
        </w:rPr>
        <w:t>акон</w:t>
      </w:r>
      <w:r w:rsidR="006B5BA3" w:rsidRPr="00C34CD0">
        <w:rPr>
          <w:rFonts w:ascii="Verdana" w:hAnsi="Verdana"/>
          <w:sz w:val="22"/>
          <w:szCs w:val="22"/>
          <w:lang w:val="bg-BG"/>
        </w:rPr>
        <w:t>а</w:t>
      </w:r>
      <w:r w:rsidR="002C7D38" w:rsidRPr="00C34CD0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C34CD0">
        <w:rPr>
          <w:rFonts w:ascii="Verdana" w:hAnsi="Verdana"/>
          <w:sz w:val="22"/>
          <w:szCs w:val="22"/>
          <w:lang w:val="bg-BG"/>
        </w:rPr>
        <w:t xml:space="preserve">чл. 104г, ал. </w:t>
      </w:r>
      <w:r w:rsidR="000C0A74" w:rsidRPr="00C34CD0">
        <w:rPr>
          <w:rFonts w:ascii="Verdana" w:hAnsi="Verdana"/>
          <w:sz w:val="22"/>
          <w:szCs w:val="22"/>
          <w:lang w:val="bg-BG"/>
        </w:rPr>
        <w:t>7 и 8, чл. 104д, ал. 1</w:t>
      </w:r>
      <w:r w:rsidR="001E6550" w:rsidRPr="00C34CD0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</w:t>
      </w:r>
      <w:r w:rsidR="001D0C76" w:rsidRPr="00C34CD0">
        <w:rPr>
          <w:rFonts w:ascii="Verdana" w:hAnsi="Verdana"/>
          <w:sz w:val="22"/>
          <w:szCs w:val="22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C34CD0" w:rsidRDefault="001D0C76" w:rsidP="001D0C76">
      <w:pPr>
        <w:spacing w:line="360" w:lineRule="auto"/>
        <w:ind w:firstLine="720"/>
        <w:rPr>
          <w:rFonts w:ascii="Verdana" w:hAnsi="Verdana"/>
          <w:sz w:val="22"/>
          <w:szCs w:val="22"/>
        </w:rPr>
      </w:pPr>
      <w:r w:rsidRPr="00C34CD0">
        <w:rPr>
          <w:rFonts w:ascii="Verdana" w:hAnsi="Verdana"/>
          <w:b/>
          <w:sz w:val="22"/>
          <w:szCs w:val="22"/>
          <w:lang w:val="bg-BG"/>
        </w:rPr>
        <w:t>Председател:</w:t>
      </w:r>
      <w:r w:rsidRPr="00C34CD0">
        <w:rPr>
          <w:rFonts w:ascii="Verdana" w:hAnsi="Verdana"/>
          <w:sz w:val="22"/>
          <w:szCs w:val="22"/>
          <w:lang w:val="bg-BG"/>
        </w:rPr>
        <w:t xml:space="preserve"> инж. Калин </w:t>
      </w:r>
      <w:proofErr w:type="spellStart"/>
      <w:r w:rsidRPr="00C34CD0">
        <w:rPr>
          <w:rFonts w:ascii="Verdana" w:hAnsi="Verdana"/>
          <w:sz w:val="22"/>
          <w:szCs w:val="22"/>
          <w:lang w:val="bg-BG"/>
        </w:rPr>
        <w:t>Калапанков</w:t>
      </w:r>
      <w:proofErr w:type="spellEnd"/>
      <w:r w:rsidRPr="00C34CD0">
        <w:rPr>
          <w:rFonts w:ascii="Verdana" w:hAnsi="Verdana"/>
          <w:sz w:val="22"/>
          <w:szCs w:val="22"/>
          <w:lang w:val="bg-BG"/>
        </w:rPr>
        <w:t xml:space="preserve"> – кмет на община Брезово</w:t>
      </w:r>
    </w:p>
    <w:p w:rsidR="001D0C76" w:rsidRPr="00C34CD0" w:rsidRDefault="001D0C76" w:rsidP="001D0C76">
      <w:pPr>
        <w:spacing w:line="360" w:lineRule="auto"/>
        <w:ind w:firstLine="720"/>
        <w:rPr>
          <w:rFonts w:ascii="Verdana" w:hAnsi="Verdana"/>
          <w:b/>
          <w:sz w:val="22"/>
          <w:szCs w:val="22"/>
          <w:lang w:val="bg-BG"/>
        </w:rPr>
      </w:pPr>
      <w:r w:rsidRPr="00C34CD0">
        <w:rPr>
          <w:rFonts w:ascii="Verdana" w:hAnsi="Verdana"/>
          <w:b/>
          <w:sz w:val="22"/>
          <w:szCs w:val="22"/>
          <w:lang w:val="bg-BG"/>
        </w:rPr>
        <w:t xml:space="preserve">Членове: </w:t>
      </w:r>
    </w:p>
    <w:p w:rsidR="001D0C76" w:rsidRPr="00C34CD0" w:rsidRDefault="00C34CD0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Инж. Иван Шишков – зам. кмет на община Брезово</w:t>
      </w:r>
      <w:r w:rsidR="001D0C76" w:rsidRPr="00C34CD0">
        <w:rPr>
          <w:rFonts w:ascii="Verdana" w:hAnsi="Verdana"/>
          <w:sz w:val="22"/>
          <w:szCs w:val="22"/>
          <w:lang w:val="bg-BG"/>
        </w:rPr>
        <w:t>;</w:t>
      </w:r>
    </w:p>
    <w:p w:rsidR="001D0C76" w:rsidRPr="00C34CD0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Петя Иванова – старши специалист в дирекция „Обща администрация“ при община Брезово;</w:t>
      </w:r>
    </w:p>
    <w:p w:rsidR="001D0C76" w:rsidRPr="00C34CD0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Цветелина Кацарска – началник на Общинска служба по Земеделие гр. Брезово;</w:t>
      </w:r>
    </w:p>
    <w:p w:rsidR="001D0C76" w:rsidRPr="00C34CD0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 xml:space="preserve">Боряна </w:t>
      </w:r>
      <w:proofErr w:type="spellStart"/>
      <w:r w:rsidRPr="00C34CD0">
        <w:rPr>
          <w:rFonts w:ascii="Verdana" w:hAnsi="Verdana"/>
          <w:sz w:val="22"/>
          <w:szCs w:val="22"/>
          <w:lang w:val="bg-BG"/>
        </w:rPr>
        <w:t>Скочева</w:t>
      </w:r>
      <w:proofErr w:type="spellEnd"/>
      <w:r w:rsidRPr="00C34CD0">
        <w:rPr>
          <w:rFonts w:ascii="Verdana" w:hAnsi="Verdana"/>
          <w:sz w:val="22"/>
          <w:szCs w:val="22"/>
          <w:lang w:val="bg-BG"/>
        </w:rPr>
        <w:t xml:space="preserve"> – главен експерт в Областна дирекция „Земеделие“ гр. Пловдив;</w:t>
      </w:r>
    </w:p>
    <w:p w:rsidR="001D0C76" w:rsidRPr="00C34CD0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Pr="00C34CD0" w:rsidRDefault="007A1273" w:rsidP="004F3EE7">
      <w:pPr>
        <w:spacing w:line="360" w:lineRule="auto"/>
        <w:ind w:firstLine="720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 xml:space="preserve">извърши </w:t>
      </w:r>
      <w:r w:rsidR="004F3EE7" w:rsidRPr="00C34CD0">
        <w:rPr>
          <w:rFonts w:ascii="Verdana" w:hAnsi="Verdana"/>
          <w:b/>
          <w:sz w:val="22"/>
          <w:szCs w:val="22"/>
          <w:lang w:val="bg-BG"/>
        </w:rPr>
        <w:t xml:space="preserve">допълнително </w:t>
      </w:r>
      <w:r w:rsidR="006B5BA3" w:rsidRPr="00C34CD0">
        <w:rPr>
          <w:rFonts w:ascii="Verdana" w:hAnsi="Verdana"/>
          <w:b/>
          <w:sz w:val="22"/>
          <w:szCs w:val="22"/>
          <w:lang w:val="bg-BG"/>
        </w:rPr>
        <w:t>разпределение</w:t>
      </w:r>
      <w:r w:rsidR="00F17386" w:rsidRPr="00C34CD0">
        <w:rPr>
          <w:rFonts w:ascii="Verdana" w:hAnsi="Verdana"/>
          <w:sz w:val="22"/>
          <w:szCs w:val="22"/>
          <w:lang w:val="bg-BG"/>
        </w:rPr>
        <w:t xml:space="preserve"> на</w:t>
      </w:r>
      <w:r w:rsidRPr="00C34CD0">
        <w:rPr>
          <w:rFonts w:ascii="Verdana" w:hAnsi="Verdana"/>
          <w:sz w:val="22"/>
          <w:szCs w:val="22"/>
          <w:lang w:val="bg-BG"/>
        </w:rPr>
        <w:t xml:space="preserve"> свободните </w:t>
      </w:r>
      <w:r w:rsidR="006B5BA3" w:rsidRPr="00C34CD0">
        <w:rPr>
          <w:rFonts w:ascii="Verdana" w:hAnsi="Verdana"/>
          <w:sz w:val="22"/>
          <w:szCs w:val="22"/>
          <w:lang w:val="bg-BG"/>
        </w:rPr>
        <w:t>пасища, мери и ливади от държавния и общинския поземлен фонд</w:t>
      </w:r>
      <w:r w:rsidRPr="00C34CD0">
        <w:rPr>
          <w:rFonts w:ascii="Verdana" w:hAnsi="Verdana"/>
          <w:sz w:val="22"/>
          <w:szCs w:val="22"/>
          <w:lang w:val="bg-BG"/>
        </w:rPr>
        <w:t>, оп</w:t>
      </w:r>
      <w:r w:rsidR="00292686" w:rsidRPr="00C34CD0">
        <w:rPr>
          <w:rFonts w:ascii="Verdana" w:hAnsi="Verdana"/>
          <w:sz w:val="22"/>
          <w:szCs w:val="22"/>
          <w:lang w:val="bg-BG"/>
        </w:rPr>
        <w:t xml:space="preserve">ределени с писмо с </w:t>
      </w:r>
      <w:r w:rsidR="003D4D89" w:rsidRPr="00C34CD0">
        <w:rPr>
          <w:rFonts w:ascii="Verdana" w:hAnsi="Verdana"/>
          <w:sz w:val="22"/>
          <w:szCs w:val="22"/>
          <w:lang w:val="bg-BG"/>
        </w:rPr>
        <w:t>изх. № 9166-3/ 23.01</w:t>
      </w:r>
      <w:r w:rsidR="004F3EE7" w:rsidRPr="00C34CD0">
        <w:rPr>
          <w:rFonts w:ascii="Verdana" w:hAnsi="Verdana"/>
          <w:sz w:val="22"/>
          <w:szCs w:val="22"/>
          <w:lang w:val="bg-BG"/>
        </w:rPr>
        <w:t>.2025</w:t>
      </w:r>
      <w:r w:rsidR="00292686" w:rsidRPr="00C34CD0">
        <w:rPr>
          <w:rFonts w:ascii="Verdana" w:hAnsi="Verdana"/>
          <w:sz w:val="22"/>
          <w:szCs w:val="22"/>
          <w:lang w:val="bg-BG"/>
        </w:rPr>
        <w:t>г.</w:t>
      </w:r>
      <w:r w:rsidRPr="00C34CD0">
        <w:rPr>
          <w:rFonts w:ascii="Verdana" w:hAnsi="Verdana"/>
          <w:sz w:val="22"/>
          <w:szCs w:val="22"/>
          <w:lang w:val="bg-BG"/>
        </w:rPr>
        <w:t xml:space="preserve"> на министъра на земеделието </w:t>
      </w:r>
      <w:r w:rsidR="00292686" w:rsidRPr="00C34CD0">
        <w:rPr>
          <w:rFonts w:ascii="Verdana" w:hAnsi="Verdana"/>
          <w:sz w:val="22"/>
          <w:szCs w:val="22"/>
          <w:lang w:val="bg-BG"/>
        </w:rPr>
        <w:t>и храните и решение №271/ 26.02.2025г.</w:t>
      </w:r>
      <w:r w:rsidRPr="00C34CD0">
        <w:rPr>
          <w:rFonts w:ascii="Verdana" w:hAnsi="Verdana"/>
          <w:sz w:val="22"/>
          <w:szCs w:val="22"/>
          <w:lang w:val="bg-BG"/>
        </w:rPr>
        <w:t xml:space="preserve"> на Общинския съв</w:t>
      </w:r>
      <w:r w:rsidR="00292686" w:rsidRPr="00C34CD0">
        <w:rPr>
          <w:rFonts w:ascii="Verdana" w:hAnsi="Verdana"/>
          <w:sz w:val="22"/>
          <w:szCs w:val="22"/>
          <w:lang w:val="bg-BG"/>
        </w:rPr>
        <w:t>ет на община Брезово.</w:t>
      </w:r>
    </w:p>
    <w:p w:rsidR="00AD2A40" w:rsidRPr="00C34CD0" w:rsidRDefault="007A1273" w:rsidP="004F3EE7">
      <w:pPr>
        <w:spacing w:line="360" w:lineRule="auto"/>
        <w:ind w:firstLine="720"/>
        <w:jc w:val="both"/>
        <w:rPr>
          <w:rFonts w:ascii="Verdana" w:hAnsi="Verdana"/>
          <w:b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 xml:space="preserve">Въз основа на </w:t>
      </w:r>
      <w:r w:rsidR="000D1D13" w:rsidRPr="00C34CD0">
        <w:rPr>
          <w:rFonts w:ascii="Verdana" w:hAnsi="Verdana"/>
          <w:sz w:val="22"/>
          <w:szCs w:val="22"/>
          <w:lang w:val="bg-BG"/>
        </w:rPr>
        <w:t>своите решения, обективирани в с</w:t>
      </w:r>
      <w:r w:rsidRPr="00C34CD0">
        <w:rPr>
          <w:rFonts w:ascii="Verdana" w:hAnsi="Verdana"/>
          <w:sz w:val="22"/>
          <w:szCs w:val="22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34CD0">
        <w:rPr>
          <w:rFonts w:ascii="Verdana" w:hAnsi="Verdana"/>
          <w:sz w:val="22"/>
          <w:szCs w:val="22"/>
          <w:lang w:val="bg-BG"/>
        </w:rPr>
        <w:t xml:space="preserve"> находящи се в</w:t>
      </w:r>
      <w:r w:rsidR="001F5FC1" w:rsidRPr="00C34CD0">
        <w:rPr>
          <w:rFonts w:ascii="Verdana" w:hAnsi="Verdana"/>
          <w:sz w:val="22"/>
          <w:szCs w:val="22"/>
          <w:lang w:val="bg-BG"/>
        </w:rPr>
        <w:t xml:space="preserve"> землището на</w:t>
      </w:r>
      <w:r w:rsidR="004B040F" w:rsidRPr="00C34CD0">
        <w:rPr>
          <w:rFonts w:ascii="Verdana" w:hAnsi="Verdana"/>
          <w:sz w:val="22"/>
          <w:szCs w:val="22"/>
          <w:lang w:val="bg-BG"/>
        </w:rPr>
        <w:t xml:space="preserve"> 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>с. Дрангово</w:t>
      </w:r>
      <w:r w:rsidR="004B040F" w:rsidRPr="00C34CD0">
        <w:rPr>
          <w:rFonts w:ascii="Verdana" w:hAnsi="Verdana"/>
          <w:sz w:val="22"/>
          <w:szCs w:val="22"/>
          <w:lang w:val="bg-BG"/>
        </w:rPr>
        <w:t>, съставен на 26.03.2025 г.</w:t>
      </w:r>
      <w:r w:rsidR="000C0A74" w:rsidRPr="00C34CD0">
        <w:rPr>
          <w:rFonts w:ascii="Verdana" w:hAnsi="Verdana"/>
          <w:sz w:val="22"/>
          <w:szCs w:val="22"/>
          <w:lang w:val="bg-BG"/>
        </w:rPr>
        <w:t xml:space="preserve">, </w:t>
      </w:r>
      <w:r w:rsidR="004F3EE7" w:rsidRPr="00C34CD0">
        <w:rPr>
          <w:rFonts w:ascii="Verdana" w:hAnsi="Verdana"/>
          <w:sz w:val="22"/>
          <w:szCs w:val="22"/>
          <w:lang w:val="bg-BG"/>
        </w:rPr>
        <w:t>к</w:t>
      </w:r>
      <w:r w:rsidRPr="00C34CD0">
        <w:rPr>
          <w:rFonts w:ascii="Verdana" w:hAnsi="Verdana"/>
          <w:sz w:val="22"/>
          <w:szCs w:val="22"/>
          <w:lang w:val="bg-BG"/>
        </w:rPr>
        <w:t xml:space="preserve">онстативен </w:t>
      </w:r>
      <w:r w:rsidR="000C0A74" w:rsidRPr="00C34CD0">
        <w:rPr>
          <w:rFonts w:ascii="Verdana" w:hAnsi="Verdana"/>
          <w:sz w:val="22"/>
          <w:szCs w:val="22"/>
          <w:lang w:val="bg-BG"/>
        </w:rPr>
        <w:t>протокол по чл. 37и, ал. 8, т. 3</w:t>
      </w:r>
      <w:r w:rsidRPr="00C34CD0">
        <w:rPr>
          <w:rFonts w:ascii="Verdana" w:hAnsi="Verdana"/>
          <w:sz w:val="22"/>
          <w:szCs w:val="22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34CD0">
        <w:rPr>
          <w:rFonts w:ascii="Verdana" w:hAnsi="Verdana"/>
          <w:sz w:val="22"/>
          <w:szCs w:val="22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34CD0">
        <w:rPr>
          <w:rFonts w:ascii="Verdana" w:hAnsi="Verdana"/>
          <w:sz w:val="22"/>
          <w:szCs w:val="22"/>
          <w:lang w:val="bg-BG"/>
        </w:rPr>
        <w:t>землището на</w:t>
      </w:r>
      <w:r w:rsidR="004B040F" w:rsidRPr="00C34CD0">
        <w:rPr>
          <w:rFonts w:ascii="Verdana" w:hAnsi="Verdana"/>
          <w:sz w:val="22"/>
          <w:szCs w:val="22"/>
          <w:lang w:val="bg-BG"/>
        </w:rPr>
        <w:t xml:space="preserve"> 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>с. Дрангово</w:t>
      </w:r>
      <w:r w:rsidR="004B040F" w:rsidRPr="00C34CD0">
        <w:rPr>
          <w:rFonts w:ascii="Verdana" w:hAnsi="Verdana"/>
          <w:sz w:val="22"/>
          <w:szCs w:val="22"/>
          <w:lang w:val="bg-BG"/>
        </w:rPr>
        <w:t>, съставен на 10.04.2025 г.</w:t>
      </w:r>
      <w:r w:rsidR="004F3EE7" w:rsidRPr="00C34CD0">
        <w:rPr>
          <w:rFonts w:ascii="Verdana" w:hAnsi="Verdana"/>
          <w:sz w:val="22"/>
          <w:szCs w:val="22"/>
          <w:lang w:val="bg-BG"/>
        </w:rPr>
        <w:t>, протокол за</w:t>
      </w:r>
      <w:r w:rsidR="004F3EE7" w:rsidRPr="00C34CD0">
        <w:rPr>
          <w:rFonts w:ascii="Verdana" w:hAnsi="Verdana"/>
          <w:b/>
          <w:sz w:val="22"/>
          <w:szCs w:val="22"/>
          <w:lang w:val="bg-BG"/>
        </w:rPr>
        <w:t xml:space="preserve"> разпределение на пасища, мери и ливади от </w:t>
      </w:r>
      <w:r w:rsidR="004F3EE7" w:rsidRPr="00C34CD0">
        <w:rPr>
          <w:rFonts w:ascii="Verdana" w:hAnsi="Verdana"/>
          <w:b/>
          <w:sz w:val="22"/>
          <w:szCs w:val="22"/>
          <w:lang w:val="bg-BG"/>
        </w:rPr>
        <w:lastRenderedPageBreak/>
        <w:t>държавния и общинския поземлен фонд, находящи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 xml:space="preserve"> се в землището на с. Дрангово</w:t>
      </w:r>
      <w:r w:rsidR="004F3EE7" w:rsidRPr="00C34CD0">
        <w:rPr>
          <w:rFonts w:ascii="Verdana" w:hAnsi="Verdana"/>
          <w:b/>
          <w:sz w:val="22"/>
          <w:szCs w:val="22"/>
          <w:lang w:val="bg-BG"/>
        </w:rPr>
        <w:t>, съставен на 08.05.2025 г.</w:t>
      </w:r>
      <w:r w:rsidR="00C34CD0" w:rsidRPr="00C34CD0">
        <w:rPr>
          <w:rFonts w:ascii="Verdana" w:hAnsi="Verdana"/>
          <w:sz w:val="22"/>
          <w:szCs w:val="22"/>
          <w:lang w:val="bg-BG"/>
        </w:rPr>
        <w:t xml:space="preserve"> и по желание</w:t>
      </w:r>
      <w:r w:rsidR="004F3EE7" w:rsidRPr="00C34CD0">
        <w:rPr>
          <w:rFonts w:ascii="Verdana" w:hAnsi="Verdana"/>
          <w:sz w:val="22"/>
          <w:szCs w:val="22"/>
          <w:lang w:val="bg-BG"/>
        </w:rPr>
        <w:t xml:space="preserve"> на </w:t>
      </w:r>
      <w:r w:rsidR="00AF5F47">
        <w:rPr>
          <w:rFonts w:ascii="Verdana" w:hAnsi="Verdana"/>
          <w:b/>
          <w:sz w:val="22"/>
          <w:szCs w:val="22"/>
          <w:lang w:val="bg-BG"/>
        </w:rPr>
        <w:t>Б.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 xml:space="preserve"> Д</w:t>
      </w:r>
      <w:r w:rsidR="00AF5F47">
        <w:rPr>
          <w:rFonts w:ascii="Verdana" w:hAnsi="Verdana"/>
          <w:b/>
          <w:sz w:val="22"/>
          <w:szCs w:val="22"/>
          <w:lang w:val="bg-BG"/>
        </w:rPr>
        <w:t>.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 xml:space="preserve"> С</w:t>
      </w:r>
      <w:r w:rsidR="00AF5F47">
        <w:rPr>
          <w:rFonts w:ascii="Verdana" w:hAnsi="Verdana"/>
          <w:b/>
          <w:sz w:val="22"/>
          <w:szCs w:val="22"/>
          <w:lang w:val="bg-BG"/>
        </w:rPr>
        <w:t>.</w:t>
      </w:r>
      <w:r w:rsidR="00AF5F47">
        <w:rPr>
          <w:rFonts w:ascii="Verdana" w:hAnsi="Verdana"/>
          <w:sz w:val="22"/>
          <w:szCs w:val="22"/>
          <w:lang w:val="bg-BG"/>
        </w:rPr>
        <w:t xml:space="preserve"> - собственик, с ЕГН **********</w:t>
      </w:r>
      <w:r w:rsidR="004F3EE7" w:rsidRPr="00C34CD0">
        <w:rPr>
          <w:rFonts w:ascii="Verdana" w:hAnsi="Verdana"/>
          <w:sz w:val="22"/>
          <w:szCs w:val="22"/>
          <w:lang w:val="bg-BG"/>
        </w:rPr>
        <w:t>, който заяви, че желае да ползва пасища в съседни землища и</w:t>
      </w:r>
      <w:r w:rsidRPr="00C34CD0">
        <w:rPr>
          <w:rFonts w:ascii="Verdana" w:hAnsi="Verdana"/>
          <w:sz w:val="22"/>
          <w:szCs w:val="22"/>
          <w:lang w:val="bg-BG"/>
        </w:rPr>
        <w:t xml:space="preserve"> на основание раз</w:t>
      </w:r>
      <w:r w:rsidR="004F3EE7" w:rsidRPr="00C34CD0">
        <w:rPr>
          <w:rFonts w:ascii="Verdana" w:hAnsi="Verdana"/>
          <w:sz w:val="22"/>
          <w:szCs w:val="22"/>
          <w:lang w:val="bg-BG"/>
        </w:rPr>
        <w:t>поредбата на чл. 34, ал. 8, т.</w:t>
      </w:r>
      <w:r w:rsidR="000C0A74" w:rsidRPr="00C34CD0">
        <w:rPr>
          <w:rFonts w:ascii="Verdana" w:hAnsi="Verdana"/>
          <w:sz w:val="22"/>
          <w:szCs w:val="22"/>
          <w:lang w:val="bg-BG"/>
        </w:rPr>
        <w:t xml:space="preserve"> 5</w:t>
      </w:r>
      <w:r w:rsidR="005B6F44" w:rsidRPr="00C34CD0">
        <w:rPr>
          <w:rFonts w:ascii="Verdana" w:hAnsi="Verdana"/>
          <w:sz w:val="22"/>
          <w:szCs w:val="22"/>
          <w:lang w:val="bg-BG"/>
        </w:rPr>
        <w:t xml:space="preserve"> от ЗСПЗЗ </w:t>
      </w:r>
      <w:r w:rsidR="004F3EE7" w:rsidRPr="00C34CD0">
        <w:rPr>
          <w:rFonts w:ascii="Verdana" w:hAnsi="Verdana"/>
          <w:sz w:val="22"/>
          <w:szCs w:val="22"/>
          <w:lang w:val="bg-BG"/>
        </w:rPr>
        <w:t>комисията РЕШИ</w:t>
      </w:r>
      <w:r w:rsidRPr="00C34CD0">
        <w:rPr>
          <w:rFonts w:ascii="Verdana" w:hAnsi="Verdana"/>
          <w:sz w:val="22"/>
          <w:szCs w:val="22"/>
          <w:lang w:val="bg-BG"/>
        </w:rPr>
        <w:t>:</w:t>
      </w:r>
    </w:p>
    <w:p w:rsidR="005C1AF5" w:rsidRPr="00C34CD0" w:rsidRDefault="005C1AF5" w:rsidP="0022140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 xml:space="preserve">На основание чл. 37и, ал. 8, т. 5 от ЗСПЗЗ на собственици/ползватели на животновъдни обекти, </w:t>
      </w:r>
      <w:r w:rsidRPr="00C34CD0">
        <w:rPr>
          <w:rFonts w:ascii="Verdana" w:hAnsi="Verdana"/>
          <w:b/>
          <w:sz w:val="22"/>
          <w:szCs w:val="22"/>
          <w:lang w:val="bg-BG"/>
        </w:rPr>
        <w:t>при наличие на свободни пасища, мери и ливади в съседно землище в същата или съседна община</w:t>
      </w:r>
      <w:r w:rsidRPr="00C34CD0">
        <w:rPr>
          <w:rFonts w:ascii="Verdana" w:hAnsi="Verdana"/>
          <w:sz w:val="22"/>
          <w:szCs w:val="22"/>
          <w:lang w:val="bg-BG"/>
        </w:rPr>
        <w:t>, разпределя:</w:t>
      </w:r>
    </w:p>
    <w:p w:rsidR="007D33C1" w:rsidRPr="00C34CD0" w:rsidRDefault="007D33C1" w:rsidP="00F53D3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Н</w:t>
      </w:r>
      <w:r w:rsidR="00221400" w:rsidRPr="00C34CD0">
        <w:rPr>
          <w:rFonts w:ascii="Verdana" w:hAnsi="Verdana"/>
          <w:sz w:val="22"/>
          <w:szCs w:val="22"/>
          <w:lang w:val="bg-BG"/>
        </w:rPr>
        <w:t xml:space="preserve">а </w:t>
      </w:r>
      <w:r w:rsidR="00AF5F47">
        <w:rPr>
          <w:rFonts w:ascii="Verdana" w:hAnsi="Verdana"/>
          <w:b/>
          <w:sz w:val="22"/>
          <w:szCs w:val="22"/>
          <w:lang w:val="bg-BG"/>
        </w:rPr>
        <w:t>Б.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 xml:space="preserve"> Д</w:t>
      </w:r>
      <w:r w:rsidR="00AF5F47">
        <w:rPr>
          <w:rFonts w:ascii="Verdana" w:hAnsi="Verdana"/>
          <w:b/>
          <w:sz w:val="22"/>
          <w:szCs w:val="22"/>
          <w:lang w:val="bg-BG"/>
        </w:rPr>
        <w:t>.</w:t>
      </w:r>
      <w:r w:rsidR="00C34CD0" w:rsidRPr="00C34CD0">
        <w:rPr>
          <w:rFonts w:ascii="Verdana" w:hAnsi="Verdana"/>
          <w:b/>
          <w:sz w:val="22"/>
          <w:szCs w:val="22"/>
          <w:lang w:val="bg-BG"/>
        </w:rPr>
        <w:t xml:space="preserve"> С</w:t>
      </w:r>
      <w:r w:rsidR="00AF5F47">
        <w:rPr>
          <w:rFonts w:ascii="Verdana" w:hAnsi="Verdana"/>
          <w:b/>
          <w:sz w:val="22"/>
          <w:szCs w:val="22"/>
          <w:lang w:val="bg-BG"/>
        </w:rPr>
        <w:t>.</w:t>
      </w:r>
      <w:r w:rsidR="00AF5F47">
        <w:rPr>
          <w:rFonts w:ascii="Verdana" w:hAnsi="Verdana"/>
          <w:sz w:val="22"/>
          <w:szCs w:val="22"/>
          <w:lang w:val="bg-BG"/>
        </w:rPr>
        <w:t xml:space="preserve"> - собственик, с ЕГН **********</w:t>
      </w:r>
      <w:r w:rsidRPr="00C34CD0">
        <w:rPr>
          <w:rFonts w:ascii="Verdana" w:hAnsi="Verdana"/>
          <w:sz w:val="22"/>
          <w:szCs w:val="22"/>
          <w:lang w:val="bg-BG"/>
        </w:rPr>
        <w:t>, разпределя:</w:t>
      </w:r>
    </w:p>
    <w:tbl>
      <w:tblPr>
        <w:tblW w:w="941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1055"/>
        <w:gridCol w:w="1478"/>
        <w:gridCol w:w="1436"/>
        <w:gridCol w:w="1034"/>
        <w:gridCol w:w="1116"/>
        <w:gridCol w:w="1306"/>
      </w:tblGrid>
      <w:tr w:rsidR="00DA643D" w:rsidTr="00DA643D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Населено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Имот/част от имот № КККР/КВС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DA643D" w:rsidRDefault="00DA643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lang w:val="bg-BG" w:eastAsia="en-US"/>
              </w:rPr>
              <w:t>Собственост (ДПФ, ОПФ)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06361.1.63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29,530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64,573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06361.1.83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13,292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06361.1.84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76,639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06361.51.85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12,724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06361.11.88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19,756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06361.1.102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31,160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06361.11.117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107,619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06361.1.131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74,950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06361.57.132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17,349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06361.53.147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15,694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06361.43.160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65,522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06361.1.179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17,989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06361.1.192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26,747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06361.131.202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7,952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06361.52.210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8,642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06361.131.212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5,956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06361.11.227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14,686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06361.1.271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121,401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06361.102.288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20,213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06361.124.338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10,242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06361.22.342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11,315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06361.63.395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27,514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06361.63.403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9,994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06361.26.419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6,850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06361.29.425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31,555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06361.1.463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139,974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06361.101.494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17,933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06361.94.496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9,255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06361.107.521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212,572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06361.110.583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81,527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06361.109.591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9,310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06361.109.604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27,831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06361.71.609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7,393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06361.92.640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24,881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06361.110.737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3,278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06361.101.764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19,084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06361.110.771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16,669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06361.78.783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20,083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06361.110.785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13,342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06361.110.816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18,274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06361.94.834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6,537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06361.94.838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4,290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06361.110.839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67,038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06361.107.841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39,210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06361.106.842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53,458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06361.121.846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06361.121.860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17,461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6361.121.872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35,872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06361.101.937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12,520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06361.1.14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22,174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06361.1.25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251,216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06361.1.30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105,208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06361.131.39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65,696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06361.131.40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10,141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06361.81.53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12,597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06361.81.54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33,760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06361.71.155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32,340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06361.71.156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7,600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06361.64.19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6,744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06361.70.22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13,425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06361.81.11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12,334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06361.98.2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25,615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06361.101.24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89,235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rPr>
                <w:lang w:eastAsia="en-US"/>
              </w:rPr>
            </w:pPr>
            <w:r>
              <w:rPr>
                <w:lang w:eastAsia="en-US"/>
              </w:rPr>
              <w:t>06361.107.27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12,618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06361.107.28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2,118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06361.107.34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9,170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06361.108.7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19,443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06361.108.8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11,847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06361.121.1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18,542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06361.121.4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19,199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val="bg-BG" w:eastAsia="en-US"/>
              </w:rPr>
              <w:t>П</w:t>
            </w:r>
            <w:proofErr w:type="spellStart"/>
            <w:r>
              <w:rPr>
                <w:lang w:eastAsia="en-US"/>
              </w:rPr>
              <w:t>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ОПФ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06361.101.36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val="bg-BG" w:eastAsia="en-US"/>
              </w:rPr>
            </w:pPr>
            <w:r>
              <w:rPr>
                <w:lang w:val="bg-BG" w:eastAsia="en-US"/>
              </w:rPr>
              <w:t>3,798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ДПФ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Брезово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06361.105.1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lang w:val="bg-BG" w:eastAsia="en-US"/>
              </w:rPr>
            </w:pPr>
            <w:r>
              <w:rPr>
                <w:lang w:val="bg-BG" w:eastAsia="en-US"/>
              </w:rPr>
              <w:t>61,987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lang w:val="bg-BG" w:eastAsia="en-US"/>
              </w:rPr>
            </w:pPr>
            <w:r>
              <w:rPr>
                <w:lang w:val="bg-BG" w:eastAsia="en-US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643D" w:rsidRDefault="00DA643D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ДПФ</w:t>
            </w:r>
          </w:p>
        </w:tc>
      </w:tr>
      <w:tr w:rsidR="00DA643D" w:rsidTr="00DA643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43D" w:rsidRDefault="00DA643D">
            <w:pPr>
              <w:rPr>
                <w:rFonts w:ascii="Calibri" w:hAnsi="Calibri" w:cs="Calibri"/>
                <w:b/>
                <w:color w:val="000000"/>
                <w:lang w:val="bg-BG" w:eastAsia="en-U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43D" w:rsidRDefault="00DA643D">
            <w:pPr>
              <w:rPr>
                <w:rFonts w:ascii="Calibri" w:hAnsi="Calibri" w:cs="Calibri"/>
                <w:b/>
                <w:color w:val="000000"/>
                <w:lang w:val="bg-BG" w:eastAsia="en-US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43D" w:rsidRDefault="00DA643D">
            <w:pPr>
              <w:rPr>
                <w:rFonts w:ascii="Calibri" w:hAnsi="Calibri" w:cs="Calibri"/>
                <w:b/>
                <w:color w:val="000000"/>
                <w:lang w:val="bg-BG" w:eastAsia="en-US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center"/>
              <w:rPr>
                <w:b/>
                <w:lang w:val="bg-BG" w:eastAsia="en-US"/>
              </w:rPr>
            </w:pPr>
            <w:r>
              <w:rPr>
                <w:b/>
                <w:lang w:val="bg-BG" w:eastAsia="en-US"/>
              </w:rPr>
              <w:t>Общо: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43D" w:rsidRDefault="00DA643D">
            <w:pPr>
              <w:jc w:val="right"/>
              <w:rPr>
                <w:b/>
                <w:lang w:val="bg-BG" w:eastAsia="en-US"/>
              </w:rPr>
            </w:pPr>
            <w:r>
              <w:rPr>
                <w:b/>
                <w:lang w:val="bg-BG" w:eastAsia="en-US"/>
              </w:rPr>
              <w:t>2567,663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643D" w:rsidRDefault="00DA643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643D" w:rsidRDefault="00DA643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643D" w:rsidRDefault="00DA643D">
            <w:pPr>
              <w:rPr>
                <w:rFonts w:ascii="Calibri" w:hAnsi="Calibri" w:cs="Calibri"/>
                <w:b/>
                <w:color w:val="000000"/>
                <w:lang w:val="bg-BG" w:eastAsia="en-US"/>
              </w:rPr>
            </w:pPr>
          </w:p>
        </w:tc>
      </w:tr>
    </w:tbl>
    <w:p w:rsidR="00C12840" w:rsidRDefault="00C12840" w:rsidP="001F36C1">
      <w:pPr>
        <w:tabs>
          <w:tab w:val="left" w:pos="720"/>
        </w:tabs>
        <w:jc w:val="both"/>
        <w:rPr>
          <w:rFonts w:ascii="Verdana" w:hAnsi="Verdana"/>
          <w:i/>
          <w:lang w:val="bg-BG"/>
        </w:rPr>
      </w:pPr>
      <w:bookmarkStart w:id="0" w:name="_GoBack"/>
      <w:bookmarkEnd w:id="0"/>
    </w:p>
    <w:p w:rsidR="007E0B64" w:rsidRPr="00C34CD0" w:rsidRDefault="00C12840" w:rsidP="001F36C1">
      <w:pPr>
        <w:tabs>
          <w:tab w:val="left" w:pos="720"/>
        </w:tabs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ab/>
      </w:r>
      <w:r w:rsidR="007D33C1" w:rsidRPr="00C34CD0">
        <w:rPr>
          <w:rFonts w:ascii="Verdana" w:hAnsi="Verdana"/>
          <w:sz w:val="22"/>
          <w:szCs w:val="22"/>
          <w:lang w:val="bg-BG"/>
        </w:rPr>
        <w:t>Неразделна част от Протокола са:</w:t>
      </w:r>
    </w:p>
    <w:p w:rsidR="007D33C1" w:rsidRPr="00C34CD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34CD0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1F5FC1" w:rsidRPr="00C34CD0">
        <w:rPr>
          <w:rFonts w:ascii="Verdana" w:hAnsi="Verdana"/>
          <w:sz w:val="22"/>
          <w:szCs w:val="22"/>
          <w:lang w:val="bg-BG"/>
        </w:rPr>
        <w:t xml:space="preserve">землището на </w:t>
      </w:r>
      <w:r w:rsidR="00C34CD0" w:rsidRPr="00C34CD0">
        <w:rPr>
          <w:rFonts w:ascii="Verdana" w:hAnsi="Verdana"/>
          <w:sz w:val="22"/>
          <w:szCs w:val="22"/>
          <w:lang w:val="bg-BG"/>
        </w:rPr>
        <w:t>с. Дрангово</w:t>
      </w:r>
      <w:r w:rsidRPr="00C34CD0">
        <w:rPr>
          <w:rFonts w:ascii="Verdana" w:hAnsi="Verdana"/>
          <w:sz w:val="22"/>
          <w:szCs w:val="22"/>
          <w:lang w:val="bg-BG"/>
        </w:rPr>
        <w:t>;</w:t>
      </w:r>
    </w:p>
    <w:p w:rsidR="007D33C1" w:rsidRPr="00C34CD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t xml:space="preserve">Констативен протокол по чл. 37и, ал. 8, т. </w:t>
      </w:r>
      <w:r w:rsidR="001E43B0" w:rsidRPr="00C34CD0">
        <w:rPr>
          <w:rFonts w:ascii="Verdana" w:hAnsi="Verdana"/>
          <w:sz w:val="22"/>
          <w:szCs w:val="22"/>
          <w:lang w:val="bg-BG"/>
        </w:rPr>
        <w:t xml:space="preserve">3 </w:t>
      </w:r>
      <w:r w:rsidRPr="00C34CD0">
        <w:rPr>
          <w:rFonts w:ascii="Verdana" w:hAnsi="Verdana"/>
          <w:sz w:val="22"/>
          <w:szCs w:val="22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34CD0">
        <w:rPr>
          <w:rFonts w:ascii="Verdana" w:hAnsi="Verdana"/>
          <w:sz w:val="22"/>
          <w:szCs w:val="22"/>
          <w:lang w:val="bg-BG"/>
        </w:rPr>
        <w:t xml:space="preserve"> на пасища, мери и ливади, находящи се в</w:t>
      </w:r>
      <w:r w:rsidR="001F5FC1" w:rsidRPr="00C34CD0">
        <w:rPr>
          <w:rFonts w:ascii="Verdana" w:hAnsi="Verdana"/>
          <w:sz w:val="22"/>
          <w:szCs w:val="22"/>
          <w:lang w:val="bg-BG"/>
        </w:rPr>
        <w:t xml:space="preserve"> землището на</w:t>
      </w:r>
      <w:r w:rsidR="00C34CD0" w:rsidRPr="00C34CD0">
        <w:rPr>
          <w:rFonts w:ascii="Verdana" w:hAnsi="Verdana"/>
          <w:sz w:val="22"/>
          <w:szCs w:val="22"/>
          <w:lang w:val="bg-BG"/>
        </w:rPr>
        <w:t xml:space="preserve"> с. Дрангово</w:t>
      </w:r>
      <w:r w:rsidRPr="00C34CD0">
        <w:rPr>
          <w:rFonts w:ascii="Verdana" w:hAnsi="Verdana"/>
          <w:sz w:val="22"/>
          <w:szCs w:val="22"/>
          <w:lang w:val="bg-BG"/>
        </w:rPr>
        <w:t>;</w:t>
      </w:r>
    </w:p>
    <w:p w:rsidR="00C12840" w:rsidRPr="00C34CD0" w:rsidRDefault="001E43B0" w:rsidP="007756F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sz w:val="22"/>
          <w:szCs w:val="22"/>
          <w:lang w:val="bg-BG"/>
        </w:rPr>
      </w:pPr>
      <w:r w:rsidRPr="00C34CD0">
        <w:rPr>
          <w:rFonts w:ascii="Verdana" w:hAnsi="Verdana"/>
          <w:sz w:val="22"/>
          <w:szCs w:val="22"/>
          <w:lang w:val="bg-BG"/>
        </w:rPr>
        <w:lastRenderedPageBreak/>
        <w:t>Координатен регистър при разпределяне на части от имоти</w:t>
      </w:r>
      <w:r w:rsidR="007756FE" w:rsidRPr="00C34CD0">
        <w:rPr>
          <w:rFonts w:ascii="Verdana" w:hAnsi="Verdana"/>
          <w:sz w:val="22"/>
          <w:szCs w:val="22"/>
          <w:lang w:val="bg-BG"/>
        </w:rPr>
        <w:t>-неприложимо</w:t>
      </w:r>
      <w:r w:rsidRPr="00C34CD0">
        <w:rPr>
          <w:rFonts w:ascii="Verdana" w:hAnsi="Verdana"/>
          <w:sz w:val="22"/>
          <w:szCs w:val="22"/>
          <w:lang w:val="bg-BG"/>
        </w:rPr>
        <w:t>.</w:t>
      </w:r>
    </w:p>
    <w:p w:rsidR="00C34CD0" w:rsidRDefault="00C34CD0" w:rsidP="003B1700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</w:p>
    <w:p w:rsidR="00AF5F47" w:rsidRDefault="00AF5F47" w:rsidP="00AF5F47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AF5F47" w:rsidRDefault="00AF5F47" w:rsidP="00AF5F47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</w:p>
    <w:p w:rsidR="00AF5F47" w:rsidRDefault="00AF5F47" w:rsidP="00AF5F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AF5F47" w:rsidRDefault="00AF5F47" w:rsidP="00AF5F4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AF5F47" w:rsidRDefault="00AF5F47" w:rsidP="00AF5F47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/п//инж. Ив.Шишков/</w:t>
      </w:r>
    </w:p>
    <w:p w:rsidR="00AF5F47" w:rsidRDefault="00AF5F47" w:rsidP="00AF5F4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F5F47" w:rsidRDefault="00AF5F47" w:rsidP="00AF5F47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AF5F47" w:rsidRDefault="00AF5F47" w:rsidP="00AF5F4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F5F47" w:rsidRDefault="00AF5F47" w:rsidP="00AF5F47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AF5F47" w:rsidRDefault="00AF5F47" w:rsidP="00AF5F4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F5F47" w:rsidRDefault="00AF5F47" w:rsidP="00AF5F47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AF5F47" w:rsidRDefault="00AF5F47" w:rsidP="00AF5F47">
      <w:pPr>
        <w:spacing w:line="360" w:lineRule="auto"/>
        <w:rPr>
          <w:rFonts w:ascii="Verdana" w:hAnsi="Verdana"/>
          <w:lang w:val="bg-BG"/>
        </w:rPr>
      </w:pPr>
    </w:p>
    <w:p w:rsidR="00AF5F47" w:rsidRDefault="00AF5F47" w:rsidP="00AF5F47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AF5F47" w:rsidRDefault="00AF5F47" w:rsidP="00AF5F47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F5F47" w:rsidRDefault="00AF5F47" w:rsidP="00AF5F4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AF5F47" w:rsidRDefault="00AF5F47" w:rsidP="00AF5F4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AF5F47" w:rsidRDefault="00AF5F47" w:rsidP="00AF5F4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3B1700" w:rsidRPr="003B1700" w:rsidRDefault="003B1700" w:rsidP="003B170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B1700" w:rsidRPr="003B1700" w:rsidRDefault="003B1700" w:rsidP="003B170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1700" w:rsidRDefault="003B1700" w:rsidP="003B1700">
      <w:pPr>
        <w:spacing w:line="360" w:lineRule="auto"/>
        <w:ind w:firstLine="720"/>
        <w:rPr>
          <w:rFonts w:ascii="Verdana" w:hAnsi="Verdana"/>
          <w:lang w:val="bg-BG"/>
        </w:rPr>
      </w:pPr>
    </w:p>
    <w:p w:rsidR="003B1700" w:rsidRDefault="003B170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B1700" w:rsidSect="00810587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00" w:rsidRDefault="00221400" w:rsidP="00227952">
      <w:r>
        <w:separator/>
      </w:r>
    </w:p>
  </w:endnote>
  <w:endnote w:type="continuationSeparator" w:id="0">
    <w:p w:rsidR="00221400" w:rsidRDefault="0022140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0" w:rsidRDefault="002214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643D">
      <w:rPr>
        <w:noProof/>
      </w:rPr>
      <w:t>5</w:t>
    </w:r>
    <w:r>
      <w:rPr>
        <w:noProof/>
      </w:rPr>
      <w:fldChar w:fldCharType="end"/>
    </w:r>
  </w:p>
  <w:p w:rsidR="00221400" w:rsidRDefault="002214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00" w:rsidRDefault="00221400" w:rsidP="00227952">
      <w:r>
        <w:separator/>
      </w:r>
    </w:p>
  </w:footnote>
  <w:footnote w:type="continuationSeparator" w:id="0">
    <w:p w:rsidR="00221400" w:rsidRDefault="0022140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21400" w:rsidRDefault="0022140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21400" w:rsidRDefault="0022140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21400" w:rsidRDefault="002214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50D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016"/>
    <w:rsid w:val="0001280F"/>
    <w:rsid w:val="000170BF"/>
    <w:rsid w:val="00022EC2"/>
    <w:rsid w:val="000318AA"/>
    <w:rsid w:val="00035DCA"/>
    <w:rsid w:val="00040ACA"/>
    <w:rsid w:val="00045C24"/>
    <w:rsid w:val="00065C96"/>
    <w:rsid w:val="00076943"/>
    <w:rsid w:val="00076AE2"/>
    <w:rsid w:val="000834AB"/>
    <w:rsid w:val="000837D0"/>
    <w:rsid w:val="0009087A"/>
    <w:rsid w:val="00091FAC"/>
    <w:rsid w:val="00095CDE"/>
    <w:rsid w:val="000A2FA0"/>
    <w:rsid w:val="000A45E8"/>
    <w:rsid w:val="000A6A4D"/>
    <w:rsid w:val="000C0A74"/>
    <w:rsid w:val="000D1D13"/>
    <w:rsid w:val="000D22C6"/>
    <w:rsid w:val="000D3444"/>
    <w:rsid w:val="000E2434"/>
    <w:rsid w:val="0010563F"/>
    <w:rsid w:val="001240F5"/>
    <w:rsid w:val="00131D51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77B38"/>
    <w:rsid w:val="00180C74"/>
    <w:rsid w:val="00184983"/>
    <w:rsid w:val="001C1098"/>
    <w:rsid w:val="001C29FC"/>
    <w:rsid w:val="001C42C4"/>
    <w:rsid w:val="001D0C76"/>
    <w:rsid w:val="001E43B0"/>
    <w:rsid w:val="001E4C22"/>
    <w:rsid w:val="001E6550"/>
    <w:rsid w:val="001F2588"/>
    <w:rsid w:val="001F26B8"/>
    <w:rsid w:val="001F36C1"/>
    <w:rsid w:val="001F40A2"/>
    <w:rsid w:val="001F5FC1"/>
    <w:rsid w:val="001F6FF5"/>
    <w:rsid w:val="00200D6A"/>
    <w:rsid w:val="00221400"/>
    <w:rsid w:val="00227952"/>
    <w:rsid w:val="00236BC4"/>
    <w:rsid w:val="00247AC6"/>
    <w:rsid w:val="002530C9"/>
    <w:rsid w:val="00256DB3"/>
    <w:rsid w:val="00283A39"/>
    <w:rsid w:val="00284EB2"/>
    <w:rsid w:val="00292686"/>
    <w:rsid w:val="002A16CA"/>
    <w:rsid w:val="002A2F71"/>
    <w:rsid w:val="002B14BB"/>
    <w:rsid w:val="002C189A"/>
    <w:rsid w:val="002C521E"/>
    <w:rsid w:val="002C7D38"/>
    <w:rsid w:val="002D0475"/>
    <w:rsid w:val="002E103C"/>
    <w:rsid w:val="002E12DC"/>
    <w:rsid w:val="002E69FC"/>
    <w:rsid w:val="0031396E"/>
    <w:rsid w:val="0032624F"/>
    <w:rsid w:val="003269DA"/>
    <w:rsid w:val="003325D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700"/>
    <w:rsid w:val="003B556F"/>
    <w:rsid w:val="003B6F7E"/>
    <w:rsid w:val="003C0958"/>
    <w:rsid w:val="003C2831"/>
    <w:rsid w:val="003C6193"/>
    <w:rsid w:val="003D4D89"/>
    <w:rsid w:val="003F4883"/>
    <w:rsid w:val="003F4A6C"/>
    <w:rsid w:val="003F6151"/>
    <w:rsid w:val="003F6F32"/>
    <w:rsid w:val="004014F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C3DF6"/>
    <w:rsid w:val="004D20D4"/>
    <w:rsid w:val="004F3EE7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AF5"/>
    <w:rsid w:val="005C54FD"/>
    <w:rsid w:val="005D0EEB"/>
    <w:rsid w:val="005E2B9F"/>
    <w:rsid w:val="005E4ABF"/>
    <w:rsid w:val="005E5308"/>
    <w:rsid w:val="006004F3"/>
    <w:rsid w:val="00600E89"/>
    <w:rsid w:val="006164F1"/>
    <w:rsid w:val="00616DEE"/>
    <w:rsid w:val="00642D72"/>
    <w:rsid w:val="006461C4"/>
    <w:rsid w:val="006463DA"/>
    <w:rsid w:val="006614FF"/>
    <w:rsid w:val="0066366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D5"/>
    <w:rsid w:val="006C7DC5"/>
    <w:rsid w:val="006D1506"/>
    <w:rsid w:val="006D152D"/>
    <w:rsid w:val="006D729A"/>
    <w:rsid w:val="006E699A"/>
    <w:rsid w:val="006F4B03"/>
    <w:rsid w:val="007005C4"/>
    <w:rsid w:val="007008D9"/>
    <w:rsid w:val="00713493"/>
    <w:rsid w:val="00720D0D"/>
    <w:rsid w:val="007248A4"/>
    <w:rsid w:val="0073333B"/>
    <w:rsid w:val="00736DC6"/>
    <w:rsid w:val="00745B9E"/>
    <w:rsid w:val="0076658A"/>
    <w:rsid w:val="00775656"/>
    <w:rsid w:val="007756F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2D59"/>
    <w:rsid w:val="0085572E"/>
    <w:rsid w:val="008574AC"/>
    <w:rsid w:val="0086764E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4F1D"/>
    <w:rsid w:val="00A55F3F"/>
    <w:rsid w:val="00A60132"/>
    <w:rsid w:val="00A642DF"/>
    <w:rsid w:val="00A64D96"/>
    <w:rsid w:val="00A67F64"/>
    <w:rsid w:val="00A83624"/>
    <w:rsid w:val="00A9027B"/>
    <w:rsid w:val="00AA7423"/>
    <w:rsid w:val="00AC0702"/>
    <w:rsid w:val="00AC44C3"/>
    <w:rsid w:val="00AD2A40"/>
    <w:rsid w:val="00AD36E8"/>
    <w:rsid w:val="00AE2C42"/>
    <w:rsid w:val="00AE35F6"/>
    <w:rsid w:val="00AE72A2"/>
    <w:rsid w:val="00AE7AB8"/>
    <w:rsid w:val="00AF0EFE"/>
    <w:rsid w:val="00AF5F47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0C1"/>
    <w:rsid w:val="00BC38F7"/>
    <w:rsid w:val="00BC41EA"/>
    <w:rsid w:val="00BE20C9"/>
    <w:rsid w:val="00C00DF6"/>
    <w:rsid w:val="00C01D38"/>
    <w:rsid w:val="00C02228"/>
    <w:rsid w:val="00C04D9C"/>
    <w:rsid w:val="00C054B6"/>
    <w:rsid w:val="00C12840"/>
    <w:rsid w:val="00C143CC"/>
    <w:rsid w:val="00C31ED1"/>
    <w:rsid w:val="00C33AC1"/>
    <w:rsid w:val="00C344AB"/>
    <w:rsid w:val="00C34CD0"/>
    <w:rsid w:val="00C37CF6"/>
    <w:rsid w:val="00C40CE7"/>
    <w:rsid w:val="00C428C4"/>
    <w:rsid w:val="00C42E26"/>
    <w:rsid w:val="00C50085"/>
    <w:rsid w:val="00C55B7F"/>
    <w:rsid w:val="00C572A7"/>
    <w:rsid w:val="00C630A8"/>
    <w:rsid w:val="00C662FD"/>
    <w:rsid w:val="00C856D0"/>
    <w:rsid w:val="00C913F0"/>
    <w:rsid w:val="00CA3157"/>
    <w:rsid w:val="00CB473E"/>
    <w:rsid w:val="00CC3FE0"/>
    <w:rsid w:val="00CC7AE7"/>
    <w:rsid w:val="00CE287B"/>
    <w:rsid w:val="00CF3EF0"/>
    <w:rsid w:val="00CF7935"/>
    <w:rsid w:val="00D05ED4"/>
    <w:rsid w:val="00D0723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643D"/>
    <w:rsid w:val="00DB2123"/>
    <w:rsid w:val="00DB7975"/>
    <w:rsid w:val="00DD21EC"/>
    <w:rsid w:val="00DE0B7D"/>
    <w:rsid w:val="00DE50C0"/>
    <w:rsid w:val="00DE6960"/>
    <w:rsid w:val="00DE6CF7"/>
    <w:rsid w:val="00DF1344"/>
    <w:rsid w:val="00E0047D"/>
    <w:rsid w:val="00E36719"/>
    <w:rsid w:val="00E54174"/>
    <w:rsid w:val="00E572A4"/>
    <w:rsid w:val="00E64E9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2F96"/>
    <w:rsid w:val="00F456D6"/>
    <w:rsid w:val="00F533E7"/>
    <w:rsid w:val="00F53D34"/>
    <w:rsid w:val="00F66676"/>
    <w:rsid w:val="00F66CB6"/>
    <w:rsid w:val="00F713CE"/>
    <w:rsid w:val="00F75675"/>
    <w:rsid w:val="00F8261A"/>
    <w:rsid w:val="00F91885"/>
    <w:rsid w:val="00FA4393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C6492"/>
    <w:rsid w:val="00A471C2"/>
    <w:rsid w:val="00A73127"/>
    <w:rsid w:val="00AB4FE2"/>
    <w:rsid w:val="00AC409B"/>
    <w:rsid w:val="00B35AF2"/>
    <w:rsid w:val="00B56057"/>
    <w:rsid w:val="00BA7865"/>
    <w:rsid w:val="00BC574D"/>
    <w:rsid w:val="00C350B9"/>
    <w:rsid w:val="00C52780"/>
    <w:rsid w:val="00D049F9"/>
    <w:rsid w:val="00D473F4"/>
    <w:rsid w:val="00D827E0"/>
    <w:rsid w:val="00D965E7"/>
    <w:rsid w:val="00E340F0"/>
    <w:rsid w:val="00E77ADA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63921-4059-45CF-AC1F-40EE894D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AFEABB1F</Template>
  <TotalTime>432</TotalTime>
  <Pages>5</Pages>
  <Words>1131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74</cp:revision>
  <cp:lastPrinted>2025-05-13T07:40:00Z</cp:lastPrinted>
  <dcterms:created xsi:type="dcterms:W3CDTF">2025-01-31T19:41:00Z</dcterms:created>
  <dcterms:modified xsi:type="dcterms:W3CDTF">2025-05-21T06:40:00Z</dcterms:modified>
</cp:coreProperties>
</file>